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08" w:type="dxa"/>
        <w:tblInd w:w="-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ook w:val="0000" w:firstRow="0" w:lastRow="0" w:firstColumn="0" w:lastColumn="0" w:noHBand="0" w:noVBand="0"/>
      </w:tblPr>
      <w:tblGrid>
        <w:gridCol w:w="10608"/>
      </w:tblGrid>
      <w:tr w:rsidRPr="00783BA8" w:rsidR="00CC149F" w:rsidTr="4122F9CA" w14:paraId="5750B2E1" w14:textId="77777777">
        <w:trPr>
          <w:trHeight w:val="1742"/>
        </w:trPr>
        <w:tc>
          <w:tcPr>
            <w:tcW w:w="10608" w:type="dxa"/>
            <w:tcMar/>
          </w:tcPr>
          <w:p w:rsidR="00960310" w:rsidP="00960310" w:rsidRDefault="00960310" w14:paraId="45444841" w14:textId="7CC5CF57">
            <w:pPr>
              <w:rPr>
                <w:rFonts w:ascii="Arial" w:hAnsi="Arial" w:cs="Arial"/>
                <w:b/>
                <w:color w:val="8497B0"/>
                <w:rtl/>
                <w:lang w:val="en-US" w:bidi="fa-IR"/>
              </w:rPr>
            </w:pPr>
          </w:p>
          <w:p w:rsidRPr="007C6F9A" w:rsidR="0042010F" w:rsidP="4122F9CA" w:rsidRDefault="0042010F" w14:paraId="29C3BE43" w14:textId="16589239">
            <w:pPr>
              <w:jc w:val="center"/>
              <w:rPr>
                <w:rFonts w:ascii="Arial" w:hAnsi="Arial" w:cs="Arial"/>
                <w:b w:val="1"/>
                <w:bCs w:val="1"/>
                <w:color w:val="000000" w:themeColor="text1"/>
                <w:sz w:val="28"/>
                <w:szCs w:val="28"/>
                <w:lang w:val="en-US"/>
              </w:rPr>
            </w:pPr>
            <w:r w:rsidRPr="4122F9CA" w:rsidR="003D253A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8"/>
                <w:szCs w:val="28"/>
                <w:lang w:val="en-US"/>
              </w:rPr>
              <w:t>NATIONAL</w:t>
            </w:r>
            <w:r w:rsidRPr="4122F9CA" w:rsidR="007C6F9A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8"/>
                <w:szCs w:val="28"/>
                <w:lang w:val="en-US"/>
              </w:rPr>
              <w:t>TENDER</w:t>
            </w:r>
            <w:r w:rsidRPr="4122F9CA" w:rsidR="00960310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8"/>
                <w:szCs w:val="28"/>
                <w:lang w:val="en-US"/>
              </w:rPr>
              <w:t xml:space="preserve"> [AFGHANISTAN]</w:t>
            </w:r>
          </w:p>
          <w:p w:rsidRPr="0026067F" w:rsidR="00C37E10" w:rsidP="00C37E10" w:rsidRDefault="00C37E10" w14:paraId="0D3C45C3" w14:textId="11F38D2A">
            <w:pPr>
              <w:spacing w:before="80"/>
              <w:jc w:val="center"/>
              <w:rPr>
                <w:rFonts w:ascii="Arial" w:hAnsi="Arial" w:cs="Arial"/>
                <w:b w:val="1"/>
                <w:bCs w:val="1"/>
                <w:lang w:val="en-US"/>
              </w:rPr>
            </w:pPr>
            <w:r w:rsidRPr="1C9E238B" w:rsidR="00C37E10">
              <w:rPr>
                <w:rFonts w:ascii="Arial" w:hAnsi="Arial" w:cs="Arial"/>
                <w:b w:val="1"/>
                <w:bCs w:val="1"/>
                <w:lang w:val="en-US"/>
              </w:rPr>
              <w:t>T/02</w:t>
            </w:r>
            <w:r w:rsidRPr="1C9E238B" w:rsidR="00C37E10">
              <w:rPr>
                <w:rFonts w:ascii="Arial" w:hAnsi="Arial" w:cs="Arial"/>
                <w:b w:val="1"/>
                <w:bCs w:val="1"/>
                <w:lang w:val="en-US" w:bidi="ps-AF"/>
              </w:rPr>
              <w:t>FI</w:t>
            </w:r>
            <w:r w:rsidRPr="1C9E238B" w:rsidR="003D253A">
              <w:rPr>
                <w:rFonts w:ascii="Arial" w:hAnsi="Arial" w:cs="Arial"/>
                <w:b w:val="1"/>
                <w:bCs w:val="1"/>
                <w:lang w:val="en-US" w:bidi="ps-AF"/>
              </w:rPr>
              <w:t>U</w:t>
            </w:r>
            <w:r w:rsidRPr="1C9E238B" w:rsidR="00C37E10">
              <w:rPr>
                <w:rFonts w:ascii="Arial" w:hAnsi="Arial" w:cs="Arial"/>
                <w:b w:val="1"/>
                <w:bCs w:val="1"/>
                <w:lang w:val="en-US"/>
              </w:rPr>
              <w:t>/</w:t>
            </w:r>
            <w:r w:rsidRPr="1C9E238B" w:rsidR="003D253A">
              <w:rPr>
                <w:rFonts w:ascii="Arial" w:hAnsi="Arial" w:cs="Arial"/>
                <w:b w:val="1"/>
                <w:bCs w:val="1"/>
                <w:lang w:val="en-US"/>
              </w:rPr>
              <w:t>BQV</w:t>
            </w:r>
            <w:r w:rsidRPr="1C9E238B" w:rsidR="00C37E10">
              <w:rPr>
                <w:rFonts w:ascii="Arial" w:hAnsi="Arial" w:cs="Arial"/>
                <w:b w:val="1"/>
                <w:bCs w:val="1"/>
                <w:lang w:val="en-US"/>
              </w:rPr>
              <w:t>/</w:t>
            </w:r>
            <w:r w:rsidRPr="1C9E238B" w:rsidR="003D253A">
              <w:rPr>
                <w:rFonts w:ascii="Arial" w:hAnsi="Arial" w:cs="Arial"/>
                <w:b w:val="1"/>
                <w:bCs w:val="1"/>
                <w:lang w:val="en-US"/>
              </w:rPr>
              <w:t>E06</w:t>
            </w:r>
            <w:r w:rsidRPr="1C9E238B" w:rsidR="00D135C9">
              <w:rPr>
                <w:rFonts w:ascii="Arial" w:hAnsi="Arial" w:cs="Arial"/>
                <w:b w:val="1"/>
                <w:bCs w:val="1"/>
                <w:lang w:val="en-US"/>
              </w:rPr>
              <w:t>/</w:t>
            </w:r>
            <w:r w:rsidRPr="1C9E238B" w:rsidR="003A5BC4">
              <w:rPr>
                <w:rFonts w:ascii="Arial" w:hAnsi="Arial" w:cs="Arial"/>
                <w:b w:val="1"/>
                <w:bCs w:val="1"/>
                <w:lang w:val="en-US"/>
              </w:rPr>
              <w:t>K</w:t>
            </w:r>
            <w:r w:rsidRPr="1C9E238B" w:rsidR="003D253A">
              <w:rPr>
                <w:rFonts w:ascii="Arial" w:hAnsi="Arial" w:cs="Arial"/>
                <w:b w:val="1"/>
                <w:bCs w:val="1"/>
                <w:lang w:val="en-US"/>
              </w:rPr>
              <w:t>ABUL</w:t>
            </w:r>
            <w:r w:rsidRPr="1C9E238B" w:rsidR="00C37E10">
              <w:rPr>
                <w:rFonts w:ascii="Arial" w:hAnsi="Arial" w:cs="Arial"/>
                <w:b w:val="1"/>
                <w:bCs w:val="1"/>
                <w:lang w:val="en-US"/>
              </w:rPr>
              <w:t>/</w:t>
            </w:r>
            <w:r w:rsidRPr="1C9E238B" w:rsidR="00D135C9">
              <w:rPr>
                <w:rFonts w:ascii="Arial" w:hAnsi="Arial" w:cs="Arial"/>
                <w:b w:val="1"/>
                <w:bCs w:val="1"/>
                <w:lang w:val="en-US"/>
              </w:rPr>
              <w:t>1</w:t>
            </w:r>
            <w:r w:rsidRPr="1C9E238B" w:rsidR="00A95805">
              <w:rPr>
                <w:rFonts w:ascii="Arial" w:hAnsi="Arial" w:cs="Arial"/>
                <w:b w:val="1"/>
                <w:bCs w:val="1"/>
                <w:lang w:val="en-US"/>
              </w:rPr>
              <w:t>9</w:t>
            </w:r>
            <w:r w:rsidRPr="1C9E238B" w:rsidR="2D9E1BBD">
              <w:rPr>
                <w:rFonts w:ascii="Arial" w:hAnsi="Arial" w:cs="Arial"/>
                <w:b w:val="1"/>
                <w:bCs w:val="1"/>
                <w:lang w:val="en-US"/>
              </w:rPr>
              <w:t>/</w:t>
            </w:r>
            <w:r w:rsidRPr="1C9E238B" w:rsidR="003A5BC4">
              <w:rPr>
                <w:rFonts w:ascii="Arial" w:hAnsi="Arial" w:cs="Arial"/>
                <w:b w:val="1"/>
                <w:bCs w:val="1"/>
                <w:lang w:val="en-US"/>
              </w:rPr>
              <w:t>0</w:t>
            </w:r>
            <w:r w:rsidRPr="1C9E238B" w:rsidR="003D253A">
              <w:rPr>
                <w:rFonts w:ascii="Arial" w:hAnsi="Arial" w:cs="Arial"/>
                <w:b w:val="1"/>
                <w:bCs w:val="1"/>
                <w:lang w:val="en-US"/>
              </w:rPr>
              <w:t>5</w:t>
            </w:r>
            <w:r w:rsidRPr="1C9E238B" w:rsidR="00A95805">
              <w:rPr>
                <w:rFonts w:ascii="Arial" w:hAnsi="Arial" w:cs="Arial"/>
                <w:b w:val="1"/>
                <w:bCs w:val="1"/>
                <w:lang w:val="en-US"/>
              </w:rPr>
              <w:t>/</w:t>
            </w:r>
            <w:r w:rsidRPr="1C9E238B" w:rsidR="00C37E10">
              <w:rPr>
                <w:rFonts w:ascii="Arial" w:hAnsi="Arial" w:cs="Arial"/>
                <w:b w:val="1"/>
                <w:bCs w:val="1"/>
                <w:lang w:val="en-US"/>
              </w:rPr>
              <w:t>202</w:t>
            </w:r>
            <w:r w:rsidRPr="1C9E238B" w:rsidR="003A5BC4">
              <w:rPr>
                <w:rFonts w:ascii="Arial" w:hAnsi="Arial" w:cs="Arial"/>
                <w:b w:val="1"/>
                <w:bCs w:val="1"/>
                <w:lang w:val="en-US"/>
              </w:rPr>
              <w:t>4</w:t>
            </w:r>
          </w:p>
          <w:p w:rsidRPr="00C37E10" w:rsidR="0042010F" w:rsidP="007C6F9A" w:rsidRDefault="0042010F" w14:paraId="64A6613F" w14:textId="77777777">
            <w:pPr>
              <w:jc w:val="center"/>
              <w:rPr>
                <w:rFonts w:ascii="Arial" w:hAnsi="Arial" w:cs="Arial"/>
                <w:color w:val="8497B0"/>
                <w:sz w:val="20"/>
                <w:szCs w:val="20"/>
                <w:lang w:val="en-US"/>
              </w:rPr>
            </w:pPr>
          </w:p>
          <w:p w:rsidR="00A95805" w:rsidP="4122F9CA" w:rsidRDefault="00A95805" w14:paraId="288ECE2F" w14:textId="5C67869B">
            <w:pPr>
              <w:jc w:val="both"/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rtl w:val="1"/>
                <w:lang w:val="en-US"/>
              </w:rPr>
            </w:pP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>ACTED, implementing the project “</w:t>
            </w:r>
            <w:r w:rsidRPr="4122F9CA" w:rsidR="00C37E10">
              <w:rPr>
                <w:rFonts w:ascii="Arial" w:hAnsi="Arial" w:cs="Arial"/>
                <w:color w:val="8497B0"/>
                <w:sz w:val="22"/>
                <w:szCs w:val="22"/>
                <w:lang w:val="en-US"/>
              </w:rPr>
              <w:t>[</w:t>
            </w:r>
            <w:r w:rsidRPr="4122F9CA" w:rsidR="00C37E10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lang w:val="en-US"/>
              </w:rPr>
              <w:t>Accelerating ending open defecation in Afghanistan</w:t>
            </w:r>
            <w:r w:rsidRPr="4122F9CA" w:rsidR="00C37E10">
              <w:rPr>
                <w:rFonts w:ascii="Arial" w:hAnsi="Arial" w:cs="Arial"/>
                <w:color w:val="8497B0"/>
                <w:sz w:val="22"/>
                <w:szCs w:val="22"/>
                <w:lang w:val="en-US"/>
              </w:rPr>
              <w:t>]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>”</w:t>
            </w:r>
            <w:r w:rsidRPr="4122F9CA" w:rsidR="00C37E10">
              <w:rPr>
                <w:rFonts w:ascii="Arial" w:hAnsi="Arial" w:cs="Arial"/>
                <w:color w:val="8497B0"/>
                <w:sz w:val="22"/>
                <w:szCs w:val="22"/>
                <w:lang w:val="en-US"/>
              </w:rPr>
              <w:t xml:space="preserve"> 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under </w:t>
            </w:r>
            <w:r w:rsidRPr="4122F9CA" w:rsidR="00C37E10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[</w:t>
            </w:r>
            <w:r w:rsidRPr="4122F9CA" w:rsidR="009D71C9">
              <w:rPr>
                <w:rFonts w:ascii="Arial" w:hAnsi="Arial" w:cs="Arial"/>
                <w:color w:val="000000" w:themeColor="text1" w:themeTint="FF" w:themeShade="FF"/>
                <w:lang w:val="en-US"/>
              </w:rPr>
              <w:t>FIU</w:t>
            </w:r>
            <w:r w:rsidRPr="4122F9CA" w:rsidR="00C37E10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]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 funding, is inviting 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qualified </w:t>
            </w:r>
            <w:r w:rsidRPr="4122F9CA" w:rsidR="003D253A">
              <w:rPr>
                <w:rFonts w:ascii="Arial" w:hAnsi="Arial" w:cs="Arial"/>
                <w:sz w:val="22"/>
                <w:szCs w:val="22"/>
                <w:lang w:val="en-US"/>
              </w:rPr>
              <w:t>logistic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 companies 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to 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>submit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their 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offers </w:t>
            </w:r>
            <w:r w:rsidRPr="4122F9CA" w:rsidR="00C37E10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for</w:t>
            </w:r>
            <w:r w:rsidRPr="4122F9CA" w:rsidR="00C37E10">
              <w:rPr>
                <w:rFonts w:ascii="Arial" w:hAnsi="Arial" w:cs="Arial"/>
                <w:color w:val="0070C0"/>
                <w:sz w:val="22"/>
                <w:szCs w:val="22"/>
                <w:lang w:val="en-US"/>
              </w:rPr>
              <w:t xml:space="preserve"> </w:t>
            </w:r>
            <w:r w:rsidRPr="4122F9CA" w:rsidR="00C37E10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all</w:t>
            </w:r>
            <w:r w:rsidRPr="4122F9CA" w:rsidR="00C37E10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 xml:space="preserve"> lots</w:t>
            </w:r>
            <w:r w:rsidRPr="4122F9CA" w:rsidR="00C37E10">
              <w:rPr>
                <w:rFonts w:ascii="Arial" w:hAnsi="Arial" w:cs="Arial"/>
                <w:sz w:val="22"/>
                <w:szCs w:val="22"/>
                <w:lang w:val="en-US"/>
              </w:rPr>
              <w:t xml:space="preserve"> for the following </w:t>
            </w:r>
            <w:r w:rsidRPr="4122F9CA" w:rsidR="00BD7BBF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location.</w:t>
            </w:r>
          </w:p>
          <w:tbl>
            <w:tblPr>
              <w:tblW w:w="1038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ook w:val="0000" w:firstRow="0" w:lastRow="0" w:firstColumn="0" w:lastColumn="0" w:noHBand="0" w:noVBand="0"/>
            </w:tblPr>
            <w:tblGrid>
              <w:gridCol w:w="691"/>
              <w:gridCol w:w="5479"/>
              <w:gridCol w:w="1150"/>
              <w:gridCol w:w="1109"/>
              <w:gridCol w:w="1953"/>
            </w:tblGrid>
            <w:tr w:rsidRPr="00783BA8" w:rsidR="00A95805" w:rsidTr="4122F9CA" w14:paraId="663A8660" w14:textId="77777777">
              <w:trPr>
                <w:trHeight w:val="570"/>
              </w:trPr>
              <w:tc>
                <w:tcPr>
                  <w:tcW w:w="691" w:type="dxa"/>
                  <w:shd w:val="clear" w:color="auto" w:fill="CECECE"/>
                  <w:tcMar/>
                  <w:vAlign w:val="center"/>
                </w:tcPr>
                <w:p w:rsidRPr="00E961D6" w:rsidR="00A95805" w:rsidP="00A95805" w:rsidRDefault="00A95805" w14:paraId="5D38555A" w14:textId="7777777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E961D6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  <w:t>Lot</w:t>
                  </w:r>
                </w:p>
              </w:tc>
              <w:tc>
                <w:tcPr>
                  <w:tcW w:w="5479" w:type="dxa"/>
                  <w:shd w:val="clear" w:color="auto" w:fill="CECECE"/>
                  <w:tcMar/>
                  <w:vAlign w:val="center"/>
                </w:tcPr>
                <w:p w:rsidRPr="00E961D6" w:rsidR="00A95805" w:rsidP="00A95805" w:rsidRDefault="00A95805" w14:paraId="552F32E3" w14:textId="7777777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E961D6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  <w:tc>
                <w:tcPr>
                  <w:tcW w:w="1150" w:type="dxa"/>
                  <w:shd w:val="clear" w:color="auto" w:fill="CECECE"/>
                  <w:tcMar/>
                  <w:vAlign w:val="center"/>
                </w:tcPr>
                <w:p w:rsidRPr="00E961D6" w:rsidR="00A95805" w:rsidP="00A95805" w:rsidRDefault="00A95805" w14:paraId="0EC01C77" w14:textId="7777777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E961D6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  <w:t>Unit</w:t>
                  </w:r>
                </w:p>
              </w:tc>
              <w:tc>
                <w:tcPr>
                  <w:tcW w:w="1109" w:type="dxa"/>
                  <w:shd w:val="clear" w:color="auto" w:fill="CECECE"/>
                  <w:tcMar/>
                  <w:vAlign w:val="center"/>
                </w:tcPr>
                <w:p w:rsidRPr="00E961D6" w:rsidR="00A95805" w:rsidP="00A95805" w:rsidRDefault="00A95805" w14:paraId="7B10A737" w14:textId="7777777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E961D6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  <w:t>Quantity</w:t>
                  </w:r>
                </w:p>
              </w:tc>
              <w:tc>
                <w:tcPr>
                  <w:tcW w:w="1953" w:type="dxa"/>
                  <w:shd w:val="clear" w:color="auto" w:fill="CECECE"/>
                  <w:tcMar/>
                  <w:vAlign w:val="center"/>
                </w:tcPr>
                <w:p w:rsidRPr="00E961D6" w:rsidR="00A95805" w:rsidP="00A95805" w:rsidRDefault="00A95805" w14:paraId="48EBECB4" w14:textId="7777777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E961D6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  <w:t>INCOTERMS &amp;</w:t>
                  </w:r>
                </w:p>
                <w:p w:rsidRPr="00E961D6" w:rsidR="00A95805" w:rsidP="00A95805" w:rsidRDefault="00A95805" w14:paraId="1DE49BD2" w14:textId="7777777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E961D6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n-US"/>
                    </w:rPr>
                    <w:t>Delivery point</w:t>
                  </w:r>
                </w:p>
              </w:tc>
            </w:tr>
            <w:tr w:rsidRPr="00783BA8" w:rsidR="00A95805" w:rsidTr="4122F9CA" w14:paraId="16F30738" w14:textId="77777777">
              <w:trPr>
                <w:trHeight w:val="1155"/>
              </w:trPr>
              <w:tc>
                <w:tcPr>
                  <w:tcW w:w="691" w:type="dxa"/>
                  <w:tcMar/>
                  <w:vAlign w:val="center"/>
                </w:tcPr>
                <w:p w:rsidRPr="00783BA8" w:rsidR="00A95805" w:rsidP="00A95805" w:rsidRDefault="00A95805" w14:paraId="6E420ED4" w14:textId="7777777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01</w:t>
                  </w:r>
                </w:p>
              </w:tc>
              <w:tc>
                <w:tcPr>
                  <w:tcW w:w="5479" w:type="dxa"/>
                  <w:tcMar/>
                  <w:vAlign w:val="center"/>
                </w:tcPr>
                <w:p w:rsidRPr="009E0D21" w:rsidR="00A95805" w:rsidP="00A95805" w:rsidRDefault="00A95805" w14:paraId="773FC1D0" w14:textId="4088D48F">
                  <w:pP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TOOLS, MACHINARIES AND GOODS</w:t>
                  </w:r>
                </w:p>
              </w:tc>
              <w:tc>
                <w:tcPr>
                  <w:tcW w:w="1150" w:type="dxa"/>
                  <w:tcMar/>
                  <w:vAlign w:val="center"/>
                </w:tcPr>
                <w:p w:rsidRPr="009E0D21" w:rsidR="00A95805" w:rsidP="00A95805" w:rsidRDefault="00A95805" w14:paraId="63FB50DB" w14:textId="7777777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9E0D21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No</w:t>
                  </w:r>
                </w:p>
              </w:tc>
              <w:tc>
                <w:tcPr>
                  <w:tcW w:w="1109" w:type="dxa"/>
                  <w:tcMar/>
                  <w:vAlign w:val="center"/>
                </w:tcPr>
                <w:p w:rsidRPr="009E0D21" w:rsidR="00A95805" w:rsidP="00A95805" w:rsidRDefault="00A95805" w14:paraId="3B59CAFC" w14:textId="7777777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9E0D21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            1 </w:t>
                  </w:r>
                </w:p>
              </w:tc>
              <w:tc>
                <w:tcPr>
                  <w:tcW w:w="1953" w:type="dxa"/>
                  <w:shd w:val="clear" w:color="auto" w:fill="auto"/>
                  <w:tcMar/>
                  <w:vAlign w:val="center"/>
                </w:tcPr>
                <w:p w:rsidRPr="00E961D6" w:rsidR="00A95805" w:rsidP="1C9E238B" w:rsidRDefault="00A95805" w14:paraId="675BFDB3" w14:textId="28828FC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1C9E238B" w:rsidR="44C6CD42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DDP, Delivery Duty Paid</w:t>
                  </w:r>
                </w:p>
                <w:p w:rsidRPr="00E961D6" w:rsidR="00A95805" w:rsidP="00A95805" w:rsidRDefault="00A95805" w14:paraId="7ECCEED3" w14:textId="2CECC70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1C9E238B" w:rsidR="00A95805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Faizabad City</w:t>
                  </w:r>
                  <w:r w:rsidRPr="1C9E238B" w:rsidR="00A95805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, Badakhshan Province</w:t>
                  </w:r>
                </w:p>
              </w:tc>
            </w:tr>
          </w:tbl>
          <w:p w:rsidR="00796982" w:rsidP="007C6F9A" w:rsidRDefault="00D10709" w14:paraId="4461B5F9" w14:textId="228D8D7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  <w:p w:rsidRPr="00613A3B" w:rsidR="00E51F7C" w:rsidP="00E961D6" w:rsidRDefault="00CC149F" w14:paraId="101BA3B5" w14:textId="2D6EED2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13A3B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613A3B" w:rsidR="00BC5EF8">
              <w:rPr>
                <w:rFonts w:ascii="Arial" w:hAnsi="Arial" w:cs="Arial"/>
                <w:sz w:val="22"/>
                <w:szCs w:val="22"/>
                <w:lang w:val="en-US"/>
              </w:rPr>
              <w:t xml:space="preserve">he </w:t>
            </w:r>
            <w:r w:rsidRPr="00613A3B" w:rsidR="00E961D6">
              <w:rPr>
                <w:rFonts w:ascii="Arial" w:hAnsi="Arial" w:cs="Arial"/>
                <w:sz w:val="22"/>
                <w:szCs w:val="22"/>
                <w:lang w:val="en-US"/>
              </w:rPr>
              <w:t>tender</w:t>
            </w:r>
            <w:r w:rsidRPr="00613A3B">
              <w:rPr>
                <w:rFonts w:ascii="Arial" w:hAnsi="Arial" w:cs="Arial"/>
                <w:sz w:val="22"/>
                <w:szCs w:val="22"/>
                <w:lang w:val="en-US"/>
              </w:rPr>
              <w:t xml:space="preserve"> will be conducted </w:t>
            </w:r>
            <w:r w:rsidRPr="00613A3B" w:rsidR="00FA0CCF">
              <w:rPr>
                <w:rFonts w:ascii="Arial" w:hAnsi="Arial" w:cs="Arial"/>
                <w:sz w:val="22"/>
                <w:szCs w:val="22"/>
                <w:lang w:val="en-US"/>
              </w:rPr>
              <w:t xml:space="preserve">using </w:t>
            </w:r>
            <w:r w:rsidR="00D10709">
              <w:rPr>
                <w:rFonts w:ascii="Arial" w:hAnsi="Arial" w:cs="Arial"/>
                <w:sz w:val="22"/>
                <w:szCs w:val="22"/>
                <w:lang w:val="en-US"/>
              </w:rPr>
              <w:t>ACTED</w:t>
            </w:r>
            <w:r w:rsidRPr="00613A3B" w:rsidR="00FA0CC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13A3B" w:rsidR="00D10A8A">
              <w:rPr>
                <w:rFonts w:ascii="Arial" w:hAnsi="Arial" w:cs="Arial"/>
                <w:sz w:val="22"/>
                <w:szCs w:val="22"/>
                <w:lang w:val="en-US"/>
              </w:rPr>
              <w:t>standard b</w:t>
            </w:r>
            <w:r w:rsidRPr="00613A3B">
              <w:rPr>
                <w:rFonts w:ascii="Arial" w:hAnsi="Arial" w:cs="Arial"/>
                <w:sz w:val="22"/>
                <w:szCs w:val="22"/>
                <w:lang w:val="en-US"/>
              </w:rPr>
              <w:t xml:space="preserve">idding </w:t>
            </w:r>
            <w:r w:rsidRPr="00613A3B" w:rsidR="00D10A8A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613A3B">
              <w:rPr>
                <w:rFonts w:ascii="Arial" w:hAnsi="Arial" w:cs="Arial"/>
                <w:sz w:val="22"/>
                <w:szCs w:val="22"/>
                <w:lang w:val="en-US"/>
              </w:rPr>
              <w:t xml:space="preserve">ocuments, open to all </w:t>
            </w:r>
            <w:r w:rsidRPr="00613A3B" w:rsidR="00D10A8A">
              <w:rPr>
                <w:rFonts w:ascii="Arial" w:hAnsi="Arial" w:cs="Arial"/>
                <w:sz w:val="22"/>
                <w:szCs w:val="22"/>
                <w:lang w:val="en-US"/>
              </w:rPr>
              <w:t>qualified suppliers</w:t>
            </w:r>
            <w:r w:rsidRPr="00613A3B" w:rsidR="00E961D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13A3B" w:rsidR="0029143E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="00BD7BBF">
              <w:rPr>
                <w:rFonts w:ascii="Arial" w:hAnsi="Arial" w:cs="Arial"/>
                <w:sz w:val="22"/>
                <w:szCs w:val="22"/>
                <w:lang w:val="en-US"/>
              </w:rPr>
              <w:t xml:space="preserve">Logistics </w:t>
            </w:r>
            <w:r w:rsidRPr="00613A3B" w:rsidR="00E961D6">
              <w:rPr>
                <w:rFonts w:ascii="Arial" w:hAnsi="Arial" w:cs="Arial"/>
                <w:sz w:val="22"/>
                <w:szCs w:val="22"/>
                <w:lang w:val="en-US"/>
              </w:rPr>
              <w:t>companies)</w:t>
            </w:r>
            <w:r w:rsidRPr="00613A3B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613A3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The Bidding Documents in </w:t>
            </w:r>
            <w:r w:rsidRPr="00613A3B" w:rsidR="00E961D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English</w:t>
            </w:r>
            <w:r w:rsidRPr="00613A3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613A3B" w:rsidR="00E961D6">
              <w:rPr>
                <w:rFonts w:ascii="Arial" w:hAnsi="Arial" w:cs="Arial"/>
                <w:bCs/>
                <w:sz w:val="22"/>
                <w:szCs w:val="22"/>
                <w:lang w:val="en-US"/>
              </w:rPr>
              <w:t>can</w:t>
            </w:r>
            <w:r w:rsidRPr="00613A3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be </w:t>
            </w:r>
            <w:r w:rsidRPr="00613A3B" w:rsidR="004511C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collected </w:t>
            </w:r>
            <w:r w:rsidRPr="00613A3B" w:rsidR="00FA0CC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free of charge by all interested bidders </w:t>
            </w:r>
            <w:r w:rsidRPr="00613A3B" w:rsidR="00E51F7C">
              <w:rPr>
                <w:rFonts w:ascii="Arial" w:hAnsi="Arial" w:cs="Arial"/>
                <w:bCs/>
                <w:sz w:val="22"/>
                <w:szCs w:val="22"/>
                <w:lang w:val="en-US"/>
              </w:rPr>
              <w:t>at the following address</w:t>
            </w:r>
            <w:r w:rsidRPr="00613A3B" w:rsidR="004511CB">
              <w:rPr>
                <w:rFonts w:ascii="Arial" w:hAnsi="Arial" w:cs="Arial"/>
                <w:bCs/>
                <w:sz w:val="22"/>
                <w:szCs w:val="22"/>
                <w:lang w:val="en-US"/>
              </w:rPr>
              <w:t>(es)</w:t>
            </w:r>
            <w:r w:rsidRPr="00613A3B" w:rsidR="00E51F7C">
              <w:rPr>
                <w:rFonts w:ascii="Arial" w:hAnsi="Arial" w:cs="Arial"/>
                <w:bCs/>
                <w:sz w:val="22"/>
                <w:szCs w:val="22"/>
                <w:lang w:val="en-US"/>
              </w:rPr>
              <w:t>:</w:t>
            </w:r>
          </w:p>
          <w:p w:rsidRPr="00613A3B" w:rsidR="00E961D6" w:rsidP="00E961D6" w:rsidRDefault="00E961D6" w14:paraId="773EE9BF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  <w:p w:rsidRPr="00B27CD9" w:rsidR="00B33C53" w:rsidP="15D96017" w:rsidRDefault="00DA3C17" w14:paraId="427B0CE6" w14:textId="3709B406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15D96017" w:rsidR="00DA3C17">
              <w:rPr>
                <w:rFonts w:ascii="Arial" w:hAnsi="Arial" w:cs="Arial"/>
                <w:sz w:val="22"/>
                <w:szCs w:val="22"/>
                <w:lang w:val="en-US"/>
              </w:rPr>
              <w:t xml:space="preserve">ACTED </w:t>
            </w:r>
            <w:r w:rsidRPr="15D96017" w:rsidR="00BD7BBF">
              <w:rPr>
                <w:rFonts w:ascii="Arial" w:hAnsi="Arial" w:cs="Arial"/>
                <w:sz w:val="22"/>
                <w:szCs w:val="22"/>
                <w:lang w:val="en-US"/>
              </w:rPr>
              <w:t xml:space="preserve">Capital </w:t>
            </w:r>
            <w:r w:rsidRPr="15D96017" w:rsidR="00B33C53">
              <w:rPr>
                <w:rFonts w:ascii="Arial" w:hAnsi="Arial" w:cs="Arial"/>
                <w:sz w:val="22"/>
                <w:szCs w:val="22"/>
                <w:lang w:val="en-US"/>
              </w:rPr>
              <w:t>office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  <w:r w:rsidRPr="15D96017" w:rsidR="00B33C5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5D96017" w:rsidR="00DA3C17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15D96017" w:rsidR="00BD7BBF">
              <w:rPr>
                <w:rFonts w:ascii="Arial" w:hAnsi="Arial" w:cs="Arial"/>
                <w:sz w:val="22"/>
                <w:szCs w:val="22"/>
                <w:lang w:val="en-US"/>
              </w:rPr>
              <w:t xml:space="preserve">har-e-Now </w:t>
            </w:r>
            <w:r w:rsidRPr="15D96017" w:rsidR="00BD7BBF">
              <w:rPr>
                <w:rFonts w:ascii="Arial" w:hAnsi="Arial" w:cs="Arial"/>
                <w:sz w:val="22"/>
                <w:szCs w:val="22"/>
                <w:lang w:val="en-US"/>
              </w:rPr>
              <w:t>Thorabaz</w:t>
            </w:r>
            <w:r w:rsidRPr="15D96017" w:rsidR="00BD7BBF">
              <w:rPr>
                <w:rFonts w:ascii="Arial" w:hAnsi="Arial" w:cs="Arial"/>
                <w:sz w:val="22"/>
                <w:szCs w:val="22"/>
                <w:lang w:val="en-US"/>
              </w:rPr>
              <w:t xml:space="preserve"> Khan Square District </w:t>
            </w:r>
            <w:r w:rsidRPr="15D96017" w:rsidR="00B33C53">
              <w:rPr>
                <w:rFonts w:ascii="Arial" w:hAnsi="Arial" w:cs="Arial"/>
                <w:sz w:val="22"/>
                <w:szCs w:val="22"/>
                <w:lang w:val="en-US"/>
              </w:rPr>
              <w:t>#</w:t>
            </w:r>
            <w:r w:rsidRPr="15D96017" w:rsidR="00BD7BBF">
              <w:rPr>
                <w:rFonts w:ascii="Arial" w:hAnsi="Arial" w:cs="Arial"/>
                <w:sz w:val="22"/>
                <w:szCs w:val="22"/>
                <w:lang w:val="en-US"/>
              </w:rPr>
              <w:t xml:space="preserve">4 Kabul </w:t>
            </w:r>
            <w:r w:rsidRPr="15D96017" w:rsidR="00DA3C17">
              <w:rPr>
                <w:rFonts w:ascii="Arial" w:hAnsi="Arial" w:cs="Arial"/>
                <w:sz w:val="22"/>
                <w:szCs w:val="22"/>
                <w:lang w:val="en-US"/>
              </w:rPr>
              <w:t>city K</w:t>
            </w:r>
            <w:r w:rsidRPr="15D96017" w:rsidR="00BD7BBF">
              <w:rPr>
                <w:rFonts w:ascii="Arial" w:hAnsi="Arial" w:cs="Arial"/>
                <w:sz w:val="22"/>
                <w:szCs w:val="22"/>
                <w:lang w:val="en-US"/>
              </w:rPr>
              <w:t>abul</w:t>
            </w:r>
            <w:r w:rsidRPr="15D96017" w:rsidR="00B33C53">
              <w:rPr>
                <w:rFonts w:ascii="Arial" w:hAnsi="Arial" w:cs="Arial"/>
                <w:sz w:val="22"/>
                <w:szCs w:val="22"/>
                <w:lang w:val="en-US"/>
              </w:rPr>
              <w:t xml:space="preserve"> province – Afghanistan Tel 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US"/>
              </w:rPr>
              <w:t>0799611775 - 0700282539</w:t>
            </w:r>
            <w:r w:rsidRPr="15D96017" w:rsidR="00B33C53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:rsidRPr="00CC15FA" w:rsidR="00B27CD9" w:rsidP="15D96017" w:rsidRDefault="00B27CD9" w14:paraId="666C0270" w14:textId="15A91AB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</w:pPr>
            <w:r w:rsidRPr="15D96017" w:rsidR="00B27CD9"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  <w:t xml:space="preserve">ACTED </w:t>
            </w:r>
            <w:r w:rsidRPr="15D96017" w:rsidR="00B27CD9"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  <w:t>Baghlan</w:t>
            </w:r>
            <w:r w:rsidRPr="15D96017" w:rsidR="00B27CD9"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  <w:t xml:space="preserve"> Office:</w:t>
            </w:r>
            <w:r w:rsidRPr="15D96017" w:rsidR="00B27CD9"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  <w:t xml:space="preserve"> 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GB" w:eastAsia="en-GB"/>
              </w:rPr>
              <w:t>600 Koti Pul-e-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GB" w:eastAsia="en-GB"/>
              </w:rPr>
              <w:t>Khumri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GB" w:eastAsia="en-GB"/>
              </w:rPr>
              <w:t xml:space="preserve"> City Afghanistan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GB" w:eastAsia="en-GB"/>
              </w:rPr>
              <w:t xml:space="preserve"> </w:t>
            </w:r>
            <w:bookmarkStart w:name="_Hlk166746889" w:id="0"/>
            <w:r w:rsidRPr="15D96017" w:rsidR="00B27CD9">
              <w:rPr>
                <w:sz w:val="22"/>
                <w:szCs w:val="22"/>
                <w:lang w:bidi="fa-IR"/>
              </w:rPr>
              <w:t>07</w:t>
            </w:r>
            <w:r w:rsidRPr="15D96017" w:rsidR="00B27CD9">
              <w:rPr>
                <w:sz w:val="22"/>
                <w:szCs w:val="22"/>
                <w:lang w:val="en-US" w:bidi="fa-IR"/>
              </w:rPr>
              <w:t>94890161</w:t>
            </w:r>
            <w:bookmarkEnd w:id="0"/>
          </w:p>
          <w:p w:rsidRPr="00CC15FA" w:rsidR="00B27CD9" w:rsidP="15D96017" w:rsidRDefault="00B27CD9" w14:paraId="34694D74" w14:textId="565B8F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</w:pPr>
            <w:r w:rsidRPr="15D96017" w:rsidR="00B27CD9">
              <w:rPr>
                <w:rFonts w:ascii="Arial" w:hAnsi="Arial" w:cs="Arial"/>
                <w:b w:val="1"/>
                <w:bCs w:val="1"/>
                <w:sz w:val="22"/>
                <w:szCs w:val="22"/>
                <w:lang w:val="en-GB" w:eastAsia="en-GB"/>
              </w:rPr>
              <w:t xml:space="preserve">ACTED Badakhshan Office- 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GB" w:eastAsia="en-GB"/>
              </w:rPr>
              <w:t>District 5, Maiwand Bank Street, Faizabad New City, Badakhshan Province</w:t>
            </w:r>
            <w:r w:rsidRPr="15D96017" w:rsidR="00B27CD9">
              <w:rPr>
                <w:rFonts w:ascii="Arial" w:hAnsi="Arial" w:cs="Arial"/>
                <w:sz w:val="22"/>
                <w:szCs w:val="22"/>
                <w:lang w:val="en-GB" w:eastAsia="en-GB"/>
              </w:rPr>
              <w:t xml:space="preserve"> </w:t>
            </w:r>
            <w:r w:rsidRPr="15D96017" w:rsidR="00B27CD9">
              <w:rPr>
                <w:sz w:val="22"/>
                <w:szCs w:val="22"/>
                <w:lang w:bidi="fa-IR"/>
              </w:rPr>
              <w:t>0729692909</w:t>
            </w:r>
          </w:p>
          <w:p w:rsidRPr="00613A3B" w:rsidR="00E51F7C" w:rsidP="00E51F7C" w:rsidRDefault="00E51F7C" w14:paraId="0C323762" w14:textId="77777777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Pr="00996C33" w:rsidR="00B27CD9" w:rsidP="00B27CD9" w:rsidRDefault="00B27CD9" w14:paraId="761BCA14" w14:textId="7777777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783BA8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Or </w:t>
            </w:r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can be downloaded from the </w:t>
            </w:r>
            <w:proofErr w:type="gramStart"/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>websites</w:t>
            </w:r>
            <w:proofErr w:type="gramEnd"/>
          </w:p>
          <w:p w:rsidRPr="00996C33" w:rsidR="00B27CD9" w:rsidP="00B27CD9" w:rsidRDefault="00B27CD9" w14:paraId="23245242" w14:textId="7777777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the Afghan Chamber of Commerce (ACCI) website at </w:t>
            </w:r>
            <w:hyperlink w:history="1" r:id="rId8">
              <w:r w:rsidRPr="00996C33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en-US"/>
                </w:rPr>
                <w:t>http://kabul-tenders.org/</w:t>
              </w:r>
            </w:hyperlink>
          </w:p>
          <w:p w:rsidRPr="00996C33" w:rsidR="00B27CD9" w:rsidP="00B27CD9" w:rsidRDefault="00B27CD9" w14:paraId="43748485" w14:textId="7777777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proofErr w:type="spellStart"/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>afghan</w:t>
            </w:r>
            <w:proofErr w:type="spellEnd"/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tender website </w:t>
            </w:r>
            <w:hyperlink w:history="1" r:id="rId9">
              <w:r w:rsidRPr="00996C33">
                <w:rPr>
                  <w:rStyle w:val="Hyperlink"/>
                  <w:rFonts w:ascii="Arial" w:hAnsi="Arial" w:cs="Arial"/>
                  <w:bCs/>
                  <w:sz w:val="22"/>
                  <w:szCs w:val="22"/>
                  <w:lang w:val="en-US"/>
                </w:rPr>
                <w:t>www.afghantenders.com</w:t>
              </w:r>
            </w:hyperlink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under the section “Tenders” or</w:t>
            </w:r>
          </w:p>
          <w:p w:rsidRPr="00996C33" w:rsidR="00B27CD9" w:rsidP="00B27CD9" w:rsidRDefault="00B27CD9" w14:paraId="680CB449" w14:textId="7777777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996C33">
              <w:rPr>
                <w:rFonts w:ascii="Arial" w:hAnsi="Arial" w:cs="Arial"/>
                <w:bCs/>
                <w:sz w:val="22"/>
                <w:szCs w:val="22"/>
                <w:lang w:val="en-US"/>
              </w:rPr>
              <w:t>ACBAR tender website www.acbar.org under the section “Tenders” “Call for Tenders”.</w:t>
            </w:r>
          </w:p>
          <w:p w:rsidRPr="00613A3B" w:rsidR="00595C3C" w:rsidP="00CC149F" w:rsidRDefault="00595C3C" w14:paraId="17D29CF1" w14:textId="70E62C7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Pr="00613A3B" w:rsidR="00595C3C" w:rsidP="00510EE4" w:rsidRDefault="00CC149F" w14:paraId="05DB96F5" w14:textId="12B551C2">
            <w:pPr>
              <w:tabs>
                <w:tab w:val="left" w:pos="450"/>
              </w:tabs>
              <w:jc w:val="both"/>
              <w:rPr>
                <w:rFonts w:ascii="Arial" w:hAnsi="Arial" w:cs="Arial"/>
                <w:b w:val="1"/>
                <w:bCs w:val="1"/>
                <w:sz w:val="22"/>
                <w:szCs w:val="22"/>
                <w:lang w:val="en-US"/>
              </w:rPr>
            </w:pPr>
            <w:r w:rsidRPr="15D96017" w:rsidR="00CC149F">
              <w:rPr>
                <w:rFonts w:ascii="Arial" w:hAnsi="Arial" w:cs="Arial"/>
                <w:sz w:val="22"/>
                <w:szCs w:val="22"/>
                <w:lang w:val="en-US"/>
              </w:rPr>
              <w:t xml:space="preserve">All </w:t>
            </w:r>
            <w:r w:rsidRPr="15D96017" w:rsidR="004511CB">
              <w:rPr>
                <w:rFonts w:ascii="Arial" w:hAnsi="Arial" w:cs="Arial"/>
                <w:sz w:val="22"/>
                <w:szCs w:val="22"/>
                <w:lang w:val="en-US"/>
              </w:rPr>
              <w:t>b</w:t>
            </w:r>
            <w:r w:rsidRPr="15D96017" w:rsidR="00CC149F">
              <w:rPr>
                <w:rFonts w:ascii="Arial" w:hAnsi="Arial" w:cs="Arial"/>
                <w:sz w:val="22"/>
                <w:szCs w:val="22"/>
                <w:lang w:val="en-US"/>
              </w:rPr>
              <w:t xml:space="preserve">ids must be </w:t>
            </w:r>
            <w:r w:rsidRPr="15D96017" w:rsidR="00BC5EF8">
              <w:rPr>
                <w:rFonts w:ascii="Arial" w:hAnsi="Arial" w:cs="Arial"/>
                <w:sz w:val="22"/>
                <w:szCs w:val="22"/>
                <w:lang w:val="en-US"/>
              </w:rPr>
              <w:t xml:space="preserve">submitted </w:t>
            </w:r>
            <w:r w:rsidRPr="15D96017" w:rsidR="00E2297B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Pr="15D96017" w:rsidR="00BC5EF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5D96017" w:rsidR="00B27CD9">
              <w:rPr>
                <w:rFonts w:ascii="Arial" w:hAnsi="Arial" w:cs="Arial"/>
                <w:b w:val="1"/>
                <w:bCs w:val="1"/>
                <w:lang w:val="en-US"/>
              </w:rPr>
              <w:t>02</w:t>
            </w:r>
            <w:r w:rsidRPr="15D96017" w:rsidR="00B33C53">
              <w:rPr>
                <w:rFonts w:ascii="Arial" w:hAnsi="Arial" w:cs="Arial"/>
                <w:b w:val="1"/>
                <w:bCs w:val="1"/>
              </w:rPr>
              <w:t>/</w:t>
            </w:r>
            <w:r w:rsidRPr="15D96017" w:rsidR="00A76CCB">
              <w:rPr>
                <w:rFonts w:ascii="Arial" w:hAnsi="Arial" w:cs="Arial"/>
                <w:b w:val="1"/>
                <w:bCs w:val="1"/>
              </w:rPr>
              <w:t>0</w:t>
            </w:r>
            <w:r w:rsidRPr="15D96017" w:rsidR="5B98A388">
              <w:rPr>
                <w:rFonts w:ascii="Arial" w:hAnsi="Arial" w:cs="Arial"/>
                <w:b w:val="1"/>
                <w:bCs w:val="1"/>
              </w:rPr>
              <w:t>6</w:t>
            </w:r>
            <w:r w:rsidRPr="15D96017" w:rsidR="00B33C53">
              <w:rPr>
                <w:rFonts w:ascii="Arial" w:hAnsi="Arial" w:cs="Arial"/>
                <w:b w:val="1"/>
                <w:bCs w:val="1"/>
              </w:rPr>
              <w:t>/</w:t>
            </w:r>
            <w:r w:rsidRPr="15D96017" w:rsidR="00A76CCB">
              <w:rPr>
                <w:rFonts w:ascii="Arial" w:hAnsi="Arial" w:cs="Arial"/>
                <w:b w:val="1"/>
                <w:bCs w:val="1"/>
              </w:rPr>
              <w:t>202</w:t>
            </w:r>
            <w:r w:rsidRPr="15D96017" w:rsidR="00A76CCB">
              <w:rPr>
                <w:rFonts w:ascii="Arial" w:hAnsi="Arial" w:cs="Arial"/>
                <w:b w:val="1"/>
                <w:bCs w:val="1"/>
                <w:lang w:val="en-US"/>
              </w:rPr>
              <w:t>4</w:t>
            </w:r>
            <w:r w:rsidRPr="15D96017" w:rsidR="00A76CCB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15D96017" w:rsidR="00B33C53">
              <w:rPr>
                <w:rFonts w:ascii="Arial" w:hAnsi="Arial" w:cs="Arial"/>
                <w:b w:val="1"/>
                <w:bCs w:val="1"/>
              </w:rPr>
              <w:t>at</w:t>
            </w:r>
            <w:r w:rsidRPr="15D96017" w:rsidR="00FF16D1">
              <w:rPr>
                <w:rFonts w:ascii="Arial" w:hAnsi="Arial" w:cs="Arial"/>
                <w:b w:val="1"/>
                <w:bCs w:val="1"/>
                <w:lang w:val="en-US"/>
              </w:rPr>
              <w:t xml:space="preserve"> </w:t>
            </w:r>
            <w:r w:rsidRPr="15D96017" w:rsidR="00B27CD9">
              <w:rPr>
                <w:rFonts w:ascii="Arial" w:hAnsi="Arial" w:cs="Arial"/>
                <w:b w:val="1"/>
                <w:bCs w:val="1"/>
                <w:lang w:val="en-US"/>
              </w:rPr>
              <w:t>5</w:t>
            </w:r>
            <w:r w:rsidRPr="15D96017" w:rsidR="00B33C53">
              <w:rPr>
                <w:rFonts w:ascii="Arial" w:hAnsi="Arial" w:cs="Arial"/>
                <w:b w:val="1"/>
                <w:bCs w:val="1"/>
              </w:rPr>
              <w:t>:</w:t>
            </w:r>
            <w:r w:rsidRPr="15D96017" w:rsidR="00B33C53">
              <w:rPr>
                <w:rFonts w:ascii="Arial" w:hAnsi="Arial" w:cs="Arial"/>
                <w:b w:val="1"/>
                <w:bCs w:val="1"/>
              </w:rPr>
              <w:t>00</w:t>
            </w:r>
            <w:r w:rsidRPr="15D96017" w:rsidR="00B33C53">
              <w:rPr>
                <w:rFonts w:ascii="Arial" w:hAnsi="Arial" w:cs="Arial"/>
                <w:b w:val="1"/>
                <w:bCs w:val="1"/>
              </w:rPr>
              <w:t xml:space="preserve"> PM</w:t>
            </w:r>
            <w:r w:rsidRPr="15D96017" w:rsidR="00B33C53">
              <w:rPr>
                <w:rFonts w:ascii="Arial" w:hAnsi="Arial" w:cs="Arial"/>
              </w:rPr>
              <w:t xml:space="preserve"> </w:t>
            </w:r>
            <w:r w:rsidRPr="15D96017" w:rsidR="00954EA5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</w:rPr>
              <w:t>Kabul time</w:t>
            </w:r>
            <w:r w:rsidRPr="15D96017" w:rsidR="00954EA5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</w:t>
            </w:r>
            <w:r w:rsidRPr="15D96017" w:rsidR="00BC5EF8">
              <w:rPr>
                <w:rFonts w:ascii="Arial" w:hAnsi="Arial" w:cs="Arial"/>
                <w:sz w:val="22"/>
                <w:szCs w:val="22"/>
                <w:lang w:val="en-US"/>
              </w:rPr>
              <w:t xml:space="preserve">at </w:t>
            </w:r>
            <w:r w:rsidRPr="15D96017" w:rsidR="00CC149F">
              <w:rPr>
                <w:rFonts w:ascii="Arial" w:hAnsi="Arial" w:cs="Arial"/>
                <w:sz w:val="22"/>
                <w:szCs w:val="22"/>
                <w:lang w:val="en-US"/>
              </w:rPr>
              <w:t>the address</w:t>
            </w:r>
            <w:r w:rsidRPr="15D96017" w:rsidR="00E961D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5D96017" w:rsidR="004511CB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Pr="15D96017" w:rsidR="00E51F7C">
              <w:rPr>
                <w:rFonts w:ascii="Arial" w:hAnsi="Arial" w:cs="Arial"/>
                <w:sz w:val="22"/>
                <w:szCs w:val="22"/>
                <w:lang w:val="en-US"/>
              </w:rPr>
              <w:t>es</w:t>
            </w:r>
            <w:r w:rsidRPr="15D96017" w:rsidR="004511CB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15D96017" w:rsidR="00CC149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5D96017" w:rsidR="00BC5EF8">
              <w:rPr>
                <w:rFonts w:ascii="Arial" w:hAnsi="Arial" w:cs="Arial"/>
                <w:sz w:val="22"/>
                <w:szCs w:val="22"/>
                <w:lang w:val="en-US"/>
              </w:rPr>
              <w:t xml:space="preserve">mentioned </w:t>
            </w:r>
            <w:r w:rsidRPr="15D96017" w:rsidR="00E51F7C">
              <w:rPr>
                <w:rFonts w:ascii="Arial" w:hAnsi="Arial" w:cs="Arial"/>
                <w:sz w:val="22"/>
                <w:szCs w:val="22"/>
                <w:lang w:val="en-US"/>
              </w:rPr>
              <w:t xml:space="preserve">above </w:t>
            </w:r>
            <w:r w:rsidRPr="15D96017" w:rsidR="00BC5EF8">
              <w:rPr>
                <w:rFonts w:ascii="Arial" w:hAnsi="Arial" w:cs="Arial"/>
                <w:sz w:val="22"/>
                <w:szCs w:val="22"/>
                <w:lang w:val="en-US"/>
              </w:rPr>
              <w:t>in a sealed envelope</w:t>
            </w:r>
            <w:r w:rsidRPr="15D96017" w:rsidR="009A1ADD">
              <w:rPr>
                <w:rStyle w:val="Hyperlink"/>
                <w:color w:val="233A69"/>
                <w:sz w:val="22"/>
                <w:szCs w:val="22"/>
              </w:rPr>
              <w:t>.</w:t>
            </w:r>
            <w:r w:rsidRPr="15D96017" w:rsidR="00CC149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15D96017" w:rsidR="00CC149F">
              <w:rPr>
                <w:rFonts w:ascii="Arial" w:hAnsi="Arial" w:cs="Arial"/>
                <w:sz w:val="22"/>
                <w:szCs w:val="22"/>
                <w:lang w:val="en-GB"/>
              </w:rPr>
              <w:t xml:space="preserve">Late Bids will be </w:t>
            </w:r>
            <w:r w:rsidRPr="15D96017" w:rsidR="00E51F7C">
              <w:rPr>
                <w:rFonts w:ascii="Arial" w:hAnsi="Arial" w:cs="Arial"/>
                <w:sz w:val="22"/>
                <w:szCs w:val="22"/>
                <w:lang w:val="en-GB"/>
              </w:rPr>
              <w:t xml:space="preserve">automatically </w:t>
            </w:r>
            <w:r w:rsidRPr="15D96017" w:rsidR="00CC149F">
              <w:rPr>
                <w:rFonts w:ascii="Arial" w:hAnsi="Arial" w:cs="Arial"/>
                <w:sz w:val="22"/>
                <w:szCs w:val="22"/>
                <w:lang w:val="en-GB"/>
              </w:rPr>
              <w:t>rejected.</w:t>
            </w:r>
            <w:r w:rsidRPr="15D96017" w:rsidR="00E51F7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:rsidRPr="00613A3B" w:rsidR="00CC149F" w:rsidP="00CC149F" w:rsidRDefault="00CC149F" w14:paraId="543ADA78" w14:textId="77777777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Pr="00613A3B" w:rsidR="00595C3C" w:rsidP="00CC149F" w:rsidRDefault="00D10709" w14:paraId="70DC0089" w14:textId="51A27BC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ACTED</w:t>
            </w:r>
            <w:r w:rsidRPr="00613A3B" w:rsidR="00D02BA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13A3B" w:rsidR="00595C3C">
              <w:rPr>
                <w:rFonts w:ascii="Arial" w:hAnsi="Arial" w:cs="Arial"/>
                <w:sz w:val="22"/>
                <w:szCs w:val="22"/>
                <w:lang w:val="en-US"/>
              </w:rPr>
              <w:t xml:space="preserve">will not be responsible for any costs </w:t>
            </w:r>
            <w:r w:rsidRPr="00613A3B" w:rsidR="00D02BA8">
              <w:rPr>
                <w:rFonts w:ascii="Arial" w:hAnsi="Arial" w:cs="Arial"/>
                <w:sz w:val="22"/>
                <w:szCs w:val="22"/>
                <w:lang w:val="en-US"/>
              </w:rPr>
              <w:t xml:space="preserve">or </w:t>
            </w:r>
            <w:r w:rsidRPr="00613A3B" w:rsidR="00595C3C">
              <w:rPr>
                <w:rFonts w:ascii="Arial" w:hAnsi="Arial" w:cs="Arial"/>
                <w:sz w:val="22"/>
                <w:szCs w:val="22"/>
                <w:lang w:val="en-US"/>
              </w:rPr>
              <w:t xml:space="preserve">expenses incurred by </w:t>
            </w:r>
            <w:r w:rsidRPr="00613A3B" w:rsidR="00D02BA8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613A3B" w:rsidR="00595C3C">
              <w:rPr>
                <w:rFonts w:ascii="Arial" w:hAnsi="Arial" w:cs="Arial"/>
                <w:sz w:val="22"/>
                <w:szCs w:val="22"/>
                <w:lang w:val="en-US"/>
              </w:rPr>
              <w:t xml:space="preserve">Bidders in connection with the </w:t>
            </w:r>
            <w:r w:rsidRPr="00613A3B" w:rsidR="00D02BA8">
              <w:rPr>
                <w:rFonts w:ascii="Arial" w:hAnsi="Arial" w:cs="Arial"/>
                <w:sz w:val="22"/>
                <w:szCs w:val="22"/>
                <w:lang w:val="en-US"/>
              </w:rPr>
              <w:t>pr</w:t>
            </w:r>
            <w:r w:rsidRPr="00613A3B" w:rsidR="004511CB">
              <w:rPr>
                <w:rFonts w:ascii="Arial" w:hAnsi="Arial" w:cs="Arial"/>
                <w:sz w:val="22"/>
                <w:szCs w:val="22"/>
                <w:lang w:val="en-US"/>
              </w:rPr>
              <w:t xml:space="preserve">eparation and submission of their bids </w:t>
            </w:r>
            <w:r w:rsidRPr="00613A3B" w:rsidR="00D02BA8">
              <w:rPr>
                <w:rFonts w:ascii="Arial" w:hAnsi="Arial" w:cs="Arial"/>
                <w:sz w:val="22"/>
                <w:szCs w:val="22"/>
                <w:lang w:val="en-US"/>
              </w:rPr>
              <w:t xml:space="preserve">to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ACTED</w:t>
            </w:r>
            <w:r w:rsidRPr="00613A3B" w:rsidR="00595C3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:rsidRPr="00613A3B" w:rsidR="00FA0CCF" w:rsidP="00CC149F" w:rsidRDefault="00FA0CCF" w14:paraId="430D8AE5" w14:textId="77777777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Pr="00613A3B" w:rsidR="00D02BA8" w:rsidP="00866A31" w:rsidRDefault="00D02BA8" w14:paraId="5313774D" w14:textId="21B9207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4122F9CA" w:rsidR="00D02BA8">
              <w:rPr>
                <w:rFonts w:ascii="Arial" w:hAnsi="Arial" w:cs="Arial"/>
                <w:sz w:val="22"/>
                <w:szCs w:val="22"/>
                <w:lang w:val="en-US"/>
              </w:rPr>
              <w:t>For all inquiries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>regarding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 xml:space="preserve"> this tender</w:t>
            </w:r>
            <w:r w:rsidRPr="4122F9CA" w:rsidR="00D02BA8">
              <w:rPr>
                <w:rFonts w:ascii="Arial" w:hAnsi="Arial" w:cs="Arial"/>
                <w:sz w:val="22"/>
                <w:szCs w:val="22"/>
                <w:lang w:val="en-US"/>
              </w:rPr>
              <w:t xml:space="preserve">, please contact the </w:t>
            </w:r>
            <w:r w:rsidRPr="4122F9CA" w:rsidR="00D10709">
              <w:rPr>
                <w:rFonts w:ascii="Arial" w:hAnsi="Arial" w:cs="Arial"/>
                <w:sz w:val="22"/>
                <w:szCs w:val="22"/>
                <w:lang w:val="en-US"/>
              </w:rPr>
              <w:t>ACTED</w:t>
            </w:r>
            <w:r w:rsidRPr="4122F9CA" w:rsidR="00D02BA8">
              <w:rPr>
                <w:rFonts w:ascii="Arial" w:hAnsi="Arial" w:cs="Arial"/>
                <w:sz w:val="22"/>
                <w:szCs w:val="22"/>
                <w:lang w:val="en-US"/>
              </w:rPr>
              <w:t xml:space="preserve"> representative office i</w:t>
            </w:r>
            <w:r w:rsidRPr="4122F9CA" w:rsidR="00E961D6">
              <w:rPr>
                <w:rFonts w:ascii="Arial" w:hAnsi="Arial" w:cs="Arial"/>
                <w:sz w:val="22"/>
                <w:szCs w:val="22"/>
                <w:lang w:val="en-US"/>
              </w:rPr>
              <w:t xml:space="preserve">n </w:t>
            </w:r>
            <w:r w:rsidRPr="4122F9CA" w:rsidR="00DA3C17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Pr="4122F9CA" w:rsidR="00BD7BBF">
              <w:rPr>
                <w:rFonts w:ascii="Arial" w:hAnsi="Arial" w:cs="Arial"/>
                <w:sz w:val="22"/>
                <w:szCs w:val="22"/>
                <w:lang w:val="en-US"/>
              </w:rPr>
              <w:t>abul</w:t>
            </w:r>
            <w:r w:rsidRPr="4122F9CA" w:rsidR="00E961D6">
              <w:rPr>
                <w:rFonts w:ascii="Arial" w:hAnsi="Arial" w:cs="Arial"/>
                <w:sz w:val="22"/>
                <w:szCs w:val="22"/>
                <w:lang w:val="en-US"/>
              </w:rPr>
              <w:t xml:space="preserve"> city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4122F9CA" w:rsidR="00A57E09">
              <w:rPr>
                <w:rFonts w:ascii="Arial" w:hAnsi="Arial" w:cs="Arial"/>
                <w:sz w:val="22"/>
                <w:szCs w:val="22"/>
                <w:lang w:val="en-US"/>
              </w:rPr>
              <w:t>no</w:t>
            </w:r>
            <w:r w:rsidRPr="4122F9CA" w:rsidR="00454FB1">
              <w:rPr>
                <w:rFonts w:ascii="Arial" w:hAnsi="Arial" w:cs="Arial"/>
                <w:sz w:val="22"/>
                <w:szCs w:val="22"/>
                <w:lang w:val="en-US"/>
              </w:rPr>
              <w:t xml:space="preserve"> later tha</w:t>
            </w:r>
            <w:r w:rsidRPr="4122F9CA" w:rsidR="00E961D6">
              <w:rPr>
                <w:rFonts w:ascii="Arial" w:hAnsi="Arial" w:cs="Arial"/>
                <w:sz w:val="22"/>
                <w:szCs w:val="22"/>
                <w:lang w:val="en-US"/>
              </w:rPr>
              <w:t xml:space="preserve">n </w:t>
            </w:r>
            <w:r w:rsidRPr="4122F9CA" w:rsidR="00B27CD9">
              <w:rPr>
                <w:rFonts w:ascii="Arial" w:hAnsi="Arial" w:cs="Arial"/>
                <w:b w:val="1"/>
                <w:bCs w:val="1"/>
                <w:lang w:val="en-US"/>
              </w:rPr>
              <w:t>30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>/</w:t>
            </w:r>
            <w:r w:rsidRPr="4122F9CA" w:rsidR="00BD7BBF">
              <w:rPr>
                <w:rFonts w:ascii="Arial" w:hAnsi="Arial" w:cs="Arial"/>
                <w:b w:val="1"/>
                <w:bCs w:val="1"/>
              </w:rPr>
              <w:t>0</w:t>
            </w:r>
            <w:r w:rsidRPr="4122F9CA" w:rsidR="00BD7BBF">
              <w:rPr>
                <w:rFonts w:ascii="Arial" w:hAnsi="Arial" w:cs="Arial"/>
                <w:b w:val="1"/>
                <w:bCs w:val="1"/>
                <w:lang w:val="en-US"/>
              </w:rPr>
              <w:t>5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>/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>202</w:t>
            </w:r>
            <w:r w:rsidRPr="4122F9CA" w:rsidR="00A76CCB">
              <w:rPr>
                <w:rFonts w:ascii="Arial" w:hAnsi="Arial" w:cs="Arial"/>
                <w:b w:val="1"/>
                <w:bCs w:val="1"/>
                <w:lang w:val="en-US"/>
              </w:rPr>
              <w:t>4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>at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4122F9CA" w:rsidR="00B27CD9">
              <w:rPr>
                <w:rFonts w:ascii="Arial" w:hAnsi="Arial" w:cs="Arial"/>
                <w:b w:val="1"/>
                <w:bCs w:val="1"/>
                <w:lang w:val="en-US"/>
              </w:rPr>
              <w:t>5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>: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>00</w:t>
            </w:r>
            <w:r w:rsidRPr="4122F9CA" w:rsidR="00A76CCB">
              <w:rPr>
                <w:rFonts w:ascii="Arial" w:hAnsi="Arial" w:cs="Arial"/>
                <w:b w:val="1"/>
                <w:bCs w:val="1"/>
              </w:rPr>
              <w:t xml:space="preserve"> PM</w:t>
            </w:r>
            <w:r w:rsidRPr="4122F9CA" w:rsidR="00A76CCB">
              <w:rPr>
                <w:rFonts w:ascii="Arial" w:hAnsi="Arial" w:cs="Arial"/>
              </w:rPr>
              <w:t xml:space="preserve"> 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Pr="4122F9CA" w:rsidR="004511CB">
              <w:rPr>
                <w:rFonts w:ascii="Arial" w:hAnsi="Arial" w:cs="Arial"/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4122F9CA" w:rsidR="00D02BA8">
              <w:rPr>
                <w:rFonts w:ascii="Arial" w:hAnsi="Arial" w:cs="Arial"/>
                <w:sz w:val="22"/>
                <w:szCs w:val="22"/>
                <w:lang w:val="en-US"/>
              </w:rPr>
              <w:t>elephone</w:t>
            </w:r>
            <w:r w:rsidRPr="4122F9CA" w:rsidR="004511C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bookmarkStart w:name="_Hlk123800975" w:id="1"/>
            <w:r w:rsidRPr="4122F9CA" w:rsidR="00B27CD9">
              <w:rPr>
                <w:rFonts w:ascii="Arial" w:hAnsi="Arial" w:cs="Arial"/>
                <w:lang w:val="en-US"/>
              </w:rPr>
              <w:t>0700282539</w:t>
            </w:r>
            <w:r w:rsidRPr="4122F9CA" w:rsidR="00866A31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)</w:t>
            </w:r>
            <w:r w:rsidRPr="4122F9CA" w:rsidR="55446EF4">
              <w:rPr>
                <w:rFonts w:ascii="Arial" w:hAnsi="Arial" w:cs="Arial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</w:p>
          <w:bookmarkEnd w:id="1"/>
          <w:p w:rsidRPr="00613A3B" w:rsidR="00E51F7C" w:rsidP="00CC149F" w:rsidRDefault="00E51F7C" w14:paraId="2CD4AF86" w14:textId="77777777">
            <w:pPr>
              <w:rPr>
                <w:rFonts w:ascii="Arial" w:hAnsi="Arial" w:cs="Arial"/>
                <w:sz w:val="22"/>
                <w:szCs w:val="22"/>
                <w:lang w:val="en-US" w:eastAsia="fr-FR"/>
              </w:rPr>
            </w:pPr>
          </w:p>
          <w:p w:rsidRPr="00613A3B" w:rsidR="00156998" w:rsidP="0069501A" w:rsidRDefault="0069501A" w14:paraId="765E6664" w14:textId="3AEF34B1">
            <w:pPr>
              <w:spacing w:before="80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613A3B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Note: </w:t>
            </w:r>
            <w:r w:rsidRPr="00613A3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>if you witness or suspect any unlawful, improper</w:t>
            </w:r>
            <w:r w:rsidR="009F3E4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>,</w:t>
            </w:r>
            <w:r w:rsidRPr="00613A3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or unethical act or business practices (such as soliciting, accepting</w:t>
            </w:r>
            <w:r w:rsidR="009F3E4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>,</w:t>
            </w:r>
            <w:r w:rsidRPr="00613A3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or attempting to provide or accept any kickback) during the tendering process, please contact the following phone number </w:t>
            </w:r>
            <w:r w:rsidRPr="00613A3B" w:rsidR="001678B7">
              <w:rPr>
                <w:rFonts w:ascii="Arial" w:hAnsi="Arial" w:cs="Arial"/>
                <w:sz w:val="22"/>
                <w:szCs w:val="22"/>
                <w:lang w:val="en-US"/>
              </w:rPr>
              <w:t>+33 6 07 22 46 28</w:t>
            </w:r>
            <w:r w:rsidRPr="00613A3B" w:rsidR="001678B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Pr="00613A3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>and/or send an e-mail to</w:t>
            </w:r>
            <w:r w:rsidRPr="00613A3B">
              <w:rPr>
                <w:rStyle w:val="Hyperlink"/>
                <w:rFonts w:ascii="Arial" w:hAnsi="Arial" w:cs="Arial"/>
                <w:color w:val="233A69"/>
                <w:sz w:val="22"/>
                <w:szCs w:val="22"/>
                <w:u w:val="none"/>
              </w:rPr>
              <w:t xml:space="preserve"> </w:t>
            </w:r>
            <w:hyperlink w:history="1" r:id="rId10">
              <w:r w:rsidRPr="00613A3B">
                <w:rPr>
                  <w:rStyle w:val="Hyperlink"/>
                  <w:rFonts w:ascii="Arial" w:hAnsi="Arial" w:cs="Arial"/>
                  <w:color w:val="233A69"/>
                  <w:sz w:val="22"/>
                  <w:szCs w:val="22"/>
                </w:rPr>
                <w:t>transparency@</w:t>
              </w:r>
              <w:r w:rsidR="00D10709">
                <w:rPr>
                  <w:rStyle w:val="Hyperlink"/>
                  <w:rFonts w:ascii="Arial" w:hAnsi="Arial" w:cs="Arial"/>
                  <w:color w:val="233A69"/>
                  <w:sz w:val="22"/>
                  <w:szCs w:val="22"/>
                </w:rPr>
                <w:t>acted</w:t>
              </w:r>
              <w:r w:rsidRPr="00613A3B">
                <w:rPr>
                  <w:rStyle w:val="Hyperlink"/>
                  <w:rFonts w:ascii="Arial" w:hAnsi="Arial" w:cs="Arial"/>
                  <w:color w:val="233A69"/>
                  <w:sz w:val="22"/>
                  <w:szCs w:val="22"/>
                </w:rPr>
                <w:t>.org</w:t>
              </w:r>
            </w:hyperlink>
            <w:r w:rsidRPr="00613A3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>.</w:t>
            </w:r>
          </w:p>
          <w:p w:rsidRPr="00783BA8" w:rsidR="00FE18F6" w:rsidP="0069501A" w:rsidRDefault="00FE18F6" w14:paraId="1E8B0BCE" w14:textId="77777777">
            <w:pPr>
              <w:spacing w:before="80"/>
              <w:jc w:val="both"/>
              <w:rPr>
                <w:rFonts w:ascii="Arial" w:hAnsi="Arial" w:cs="Arial"/>
                <w:i/>
                <w:color w:val="000000"/>
                <w:sz w:val="19"/>
                <w:szCs w:val="19"/>
                <w:shd w:val="clear" w:color="auto" w:fill="FFFFFF"/>
                <w:lang w:val="en-GB"/>
              </w:rPr>
            </w:pPr>
          </w:p>
        </w:tc>
      </w:tr>
      <w:tr w:rsidRPr="00783BA8" w:rsidR="00C37E10" w:rsidTr="4122F9CA" w14:paraId="53699D2F" w14:textId="77777777">
        <w:trPr>
          <w:trHeight w:val="1742"/>
        </w:trPr>
        <w:tc>
          <w:tcPr>
            <w:tcW w:w="10608" w:type="dxa"/>
            <w:tcMar/>
          </w:tcPr>
          <w:p w:rsidR="00C37E10" w:rsidP="00960310" w:rsidRDefault="00C37E10" w14:paraId="4FD5AD63" w14:textId="77777777">
            <w:pPr>
              <w:rPr>
                <w:rFonts w:ascii="Arial" w:hAnsi="Arial" w:cs="Arial"/>
                <w:b/>
                <w:color w:val="8497B0"/>
                <w:rtl/>
                <w:lang w:val="en-US" w:bidi="fa-IR"/>
              </w:rPr>
            </w:pPr>
          </w:p>
        </w:tc>
      </w:tr>
      <w:tr w:rsidRPr="00783BA8" w:rsidR="00C37E10" w:rsidTr="4122F9CA" w14:paraId="788C8726" w14:textId="77777777">
        <w:trPr>
          <w:trHeight w:val="300"/>
        </w:trPr>
        <w:tc>
          <w:tcPr>
            <w:tcW w:w="10608" w:type="dxa"/>
            <w:tcMar/>
          </w:tcPr>
          <w:p w:rsidR="00C37E10" w:rsidP="00960310" w:rsidRDefault="00C37E10" w14:paraId="2F58B10A" w14:textId="77777777">
            <w:pPr>
              <w:rPr>
                <w:rFonts w:ascii="Arial" w:hAnsi="Arial" w:cs="Arial"/>
                <w:b/>
                <w:color w:val="8497B0"/>
                <w:rtl/>
                <w:lang w:val="en-US" w:bidi="fa-IR"/>
              </w:rPr>
            </w:pPr>
          </w:p>
        </w:tc>
      </w:tr>
    </w:tbl>
    <w:p w:rsidRPr="00783BA8" w:rsidR="00CC149F" w:rsidP="0016204A" w:rsidRDefault="00CC149F" w14:paraId="4DEB41CC" w14:textId="77777777">
      <w:pPr>
        <w:rPr>
          <w:rFonts w:ascii="Arial" w:hAnsi="Arial" w:cs="Arial"/>
          <w:sz w:val="20"/>
          <w:szCs w:val="20"/>
          <w:lang w:val="en-US"/>
        </w:rPr>
      </w:pPr>
    </w:p>
    <w:sectPr w:rsidRPr="00783BA8" w:rsidR="00CC149F" w:rsidSect="00BC5985">
      <w:headerReference w:type="default" r:id="rId11"/>
      <w:footerReference w:type="default" r:id="rId12"/>
      <w:pgSz w:w="11906" w:h="16838" w:orient="portrait"/>
      <w:pgMar w:top="543" w:right="865" w:bottom="543" w:left="1267" w:header="708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B1F91" w:rsidRDefault="003B1F91" w14:paraId="6293A294" w14:textId="77777777">
      <w:r>
        <w:separator/>
      </w:r>
    </w:p>
  </w:endnote>
  <w:endnote w:type="continuationSeparator" w:id="0">
    <w:p w:rsidR="003B1F91" w:rsidRDefault="003B1F91" w14:paraId="6E74119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E269AC" w:rsidRDefault="00F614DF" w14:paraId="566C0D6E" w14:textId="048EDDF0">
    <w:pPr>
      <w:jc w:val="right"/>
    </w:pPr>
    <w:r>
      <w:rPr>
        <w:noProof/>
        <w:lang w:val="es-ES" w:eastAsia="es-ES"/>
      </w:rPr>
      <w:drawing>
        <wp:inline distT="0" distB="0" distL="0" distR="0" wp14:anchorId="5BE7B219" wp14:editId="62A84072">
          <wp:extent cx="2000000" cy="428324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5.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4283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B1F91" w:rsidRDefault="003B1F91" w14:paraId="34059E1B" w14:textId="77777777">
      <w:r>
        <w:separator/>
      </w:r>
    </w:p>
  </w:footnote>
  <w:footnote w:type="continuationSeparator" w:id="0">
    <w:p w:rsidR="003B1F91" w:rsidRDefault="003B1F91" w14:paraId="5144DD4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FE18F6" w:rsidR="00FE18F6" w:rsidP="00FE18F6" w:rsidRDefault="00FE18F6" w14:paraId="3FA5A527" w14:textId="77777777">
    <w:pPr>
      <w:jc w:val="right"/>
      <w:rPr>
        <w:rFonts w:ascii="Arial" w:hAnsi="Arial" w:cs="Arial"/>
        <w:sz w:val="20"/>
        <w:szCs w:val="20"/>
        <w:lang w:val="fr-FR"/>
      </w:rPr>
    </w:pPr>
    <w:r w:rsidRPr="00FE18F6">
      <w:rPr>
        <w:rFonts w:ascii="Arial" w:hAnsi="Arial" w:cs="Arial"/>
        <w:noProof/>
        <w:sz w:val="20"/>
        <w:szCs w:val="20"/>
        <w:lang w:val="es-ES" w:eastAsia="es-ES"/>
      </w:rPr>
      <w:drawing>
        <wp:anchor distT="0" distB="0" distL="114300" distR="114300" simplePos="0" relativeHeight="251657216" behindDoc="0" locked="0" layoutInCell="1" allowOverlap="1" wp14:anchorId="7544AC6B" wp14:editId="1C3155A4">
          <wp:simplePos x="0" y="0"/>
          <wp:positionH relativeFrom="column">
            <wp:posOffset>-328295</wp:posOffset>
          </wp:positionH>
          <wp:positionV relativeFrom="paragraph">
            <wp:posOffset>7620</wp:posOffset>
          </wp:positionV>
          <wp:extent cx="1969135" cy="560705"/>
          <wp:effectExtent l="0" t="0" r="0" b="0"/>
          <wp:wrapNone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18F6">
      <w:rPr>
        <w:rFonts w:ascii="Arial" w:hAnsi="Arial" w:cs="Arial"/>
        <w:sz w:val="20"/>
        <w:szCs w:val="20"/>
        <w:lang w:val="fr-FR"/>
      </w:rPr>
      <w:t>LOGISTICS</w:t>
    </w:r>
  </w:p>
  <w:p w:rsidRPr="00FE18F6" w:rsidR="00FE18F6" w:rsidP="00FE18F6" w:rsidRDefault="00FE18F6" w14:paraId="50BDAFD2" w14:textId="77777777">
    <w:pPr>
      <w:jc w:val="right"/>
      <w:rPr>
        <w:rFonts w:ascii="Arial" w:hAnsi="Arial" w:cs="Arial"/>
        <w:sz w:val="20"/>
        <w:szCs w:val="20"/>
        <w:lang w:val="fr-FR"/>
      </w:rPr>
    </w:pPr>
    <w:r w:rsidRPr="00FE18F6">
      <w:rPr>
        <w:rFonts w:ascii="Arial" w:hAnsi="Arial" w:cs="Arial"/>
        <w:sz w:val="20"/>
        <w:szCs w:val="20"/>
        <w:lang w:val="fr-FR"/>
      </w:rPr>
      <w:t>PRO-05.1</w:t>
    </w:r>
  </w:p>
  <w:p w:rsidRPr="00FE18F6" w:rsidR="00FE18F6" w:rsidP="00FE18F6" w:rsidRDefault="00832A04" w14:paraId="180EDF49" w14:textId="77777777">
    <w:pPr>
      <w:jc w:val="right"/>
      <w:rPr>
        <w:rFonts w:ascii="Arial" w:hAnsi="Arial" w:cs="Arial"/>
        <w:sz w:val="20"/>
        <w:szCs w:val="20"/>
        <w:lang w:val="fr-FR"/>
      </w:rPr>
    </w:pPr>
    <w:r>
      <w:rPr>
        <w:rFonts w:ascii="Arial" w:hAnsi="Arial" w:cs="Arial"/>
        <w:sz w:val="20"/>
        <w:szCs w:val="20"/>
        <w:lang w:val="fr-FR"/>
      </w:rPr>
      <w:t>Version 01/2022</w:t>
    </w:r>
  </w:p>
  <w:p w:rsidRPr="008C3D2B" w:rsidR="004511CB" w:rsidRDefault="004511CB" w14:paraId="0D98BEC0" w14:textId="77777777">
    <w:pPr>
      <w:pStyle w:val="Header"/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D0318"/>
    <w:multiLevelType w:val="hybridMultilevel"/>
    <w:tmpl w:val="A1E8B17A"/>
    <w:lvl w:ilvl="0" w:tplc="C5D406E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 w:ascii="Arial" w:hAnsi="Arial" w:eastAsia="Times New Roman" w:cs="Arial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C86F18"/>
    <w:multiLevelType w:val="hybridMultilevel"/>
    <w:tmpl w:val="6FA47BE6"/>
    <w:lvl w:ilvl="0" w:tplc="55A65716">
      <w:start w:val="10"/>
      <w:numFmt w:val="bullet"/>
      <w:lvlText w:val="-"/>
      <w:lvlJc w:val="left"/>
      <w:pPr>
        <w:ind w:left="1146" w:hanging="360"/>
      </w:pPr>
      <w:rPr>
        <w:rFonts w:hint="default" w:ascii="Arial Narrow" w:hAnsi="Arial Narrow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" w15:restartNumberingAfterBreak="0">
    <w:nsid w:val="2FF1776C"/>
    <w:multiLevelType w:val="hybridMultilevel"/>
    <w:tmpl w:val="DC2898A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1F41DDA"/>
    <w:multiLevelType w:val="hybridMultilevel"/>
    <w:tmpl w:val="B1B28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Arial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6F4417"/>
    <w:multiLevelType w:val="hybridMultilevel"/>
    <w:tmpl w:val="7EE8E9A4"/>
    <w:lvl w:ilvl="0" w:tplc="C5D406E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sz w:val="22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AB1B53"/>
    <w:multiLevelType w:val="hybridMultilevel"/>
    <w:tmpl w:val="112ABCF2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hint="default" w:ascii="Courier New" w:hAnsi="Courier New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hint="default" w:ascii="Courier New" w:hAnsi="Courier New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hint="default" w:ascii="Courier New" w:hAnsi="Courier New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hint="default" w:ascii="Wingdings" w:hAnsi="Wingdings"/>
      </w:rPr>
    </w:lvl>
  </w:abstractNum>
  <w:abstractNum w:abstractNumId="7" w15:restartNumberingAfterBreak="0">
    <w:nsid w:val="7AFE324B"/>
    <w:multiLevelType w:val="hybridMultilevel"/>
    <w:tmpl w:val="4B709BC4"/>
    <w:lvl w:ilvl="0" w:tplc="A1C22DE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594972682">
    <w:abstractNumId w:val="3"/>
  </w:num>
  <w:num w:numId="2" w16cid:durableId="864102360">
    <w:abstractNumId w:val="6"/>
  </w:num>
  <w:num w:numId="3" w16cid:durableId="1326933827">
    <w:abstractNumId w:val="7"/>
  </w:num>
  <w:num w:numId="4" w16cid:durableId="1695573563">
    <w:abstractNumId w:val="5"/>
  </w:num>
  <w:num w:numId="5" w16cid:durableId="1608586600">
    <w:abstractNumId w:val="1"/>
  </w:num>
  <w:num w:numId="6" w16cid:durableId="5313843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88712571">
    <w:abstractNumId w:val="4"/>
  </w:num>
  <w:num w:numId="8" w16cid:durableId="24406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3A5"/>
    <w:rsid w:val="000155E2"/>
    <w:rsid w:val="000437A0"/>
    <w:rsid w:val="00055C42"/>
    <w:rsid w:val="000728CD"/>
    <w:rsid w:val="00075E9D"/>
    <w:rsid w:val="00085715"/>
    <w:rsid w:val="00093BF5"/>
    <w:rsid w:val="00094686"/>
    <w:rsid w:val="000A2656"/>
    <w:rsid w:val="000A3D67"/>
    <w:rsid w:val="000A7C42"/>
    <w:rsid w:val="000B43D3"/>
    <w:rsid w:val="000C66C8"/>
    <w:rsid w:val="000D2724"/>
    <w:rsid w:val="000D2CD3"/>
    <w:rsid w:val="000F1FB4"/>
    <w:rsid w:val="00101921"/>
    <w:rsid w:val="00122D17"/>
    <w:rsid w:val="001324B5"/>
    <w:rsid w:val="001353D2"/>
    <w:rsid w:val="00156998"/>
    <w:rsid w:val="0016106D"/>
    <w:rsid w:val="0016204A"/>
    <w:rsid w:val="001678B7"/>
    <w:rsid w:val="00171B5F"/>
    <w:rsid w:val="0019141C"/>
    <w:rsid w:val="001940F4"/>
    <w:rsid w:val="001C46D2"/>
    <w:rsid w:val="001E358A"/>
    <w:rsid w:val="001E57EF"/>
    <w:rsid w:val="001F2B3E"/>
    <w:rsid w:val="002107A6"/>
    <w:rsid w:val="002232D3"/>
    <w:rsid w:val="0024020B"/>
    <w:rsid w:val="0026067F"/>
    <w:rsid w:val="00272E6A"/>
    <w:rsid w:val="0029143E"/>
    <w:rsid w:val="00295331"/>
    <w:rsid w:val="002973A5"/>
    <w:rsid w:val="002B1668"/>
    <w:rsid w:val="002E52B5"/>
    <w:rsid w:val="002F2A2B"/>
    <w:rsid w:val="00316A4A"/>
    <w:rsid w:val="00341849"/>
    <w:rsid w:val="003567E1"/>
    <w:rsid w:val="0037786A"/>
    <w:rsid w:val="003A4765"/>
    <w:rsid w:val="003A5BC4"/>
    <w:rsid w:val="003B1F91"/>
    <w:rsid w:val="003C0B3E"/>
    <w:rsid w:val="003D0803"/>
    <w:rsid w:val="003D253A"/>
    <w:rsid w:val="003F09E7"/>
    <w:rsid w:val="003F6242"/>
    <w:rsid w:val="0042010F"/>
    <w:rsid w:val="004209E6"/>
    <w:rsid w:val="0042123C"/>
    <w:rsid w:val="00421511"/>
    <w:rsid w:val="0044350D"/>
    <w:rsid w:val="004438BD"/>
    <w:rsid w:val="004511CB"/>
    <w:rsid w:val="00454FB1"/>
    <w:rsid w:val="00457349"/>
    <w:rsid w:val="0047300B"/>
    <w:rsid w:val="00483A11"/>
    <w:rsid w:val="004C1053"/>
    <w:rsid w:val="004C57C3"/>
    <w:rsid w:val="004E7565"/>
    <w:rsid w:val="00510EE4"/>
    <w:rsid w:val="00525F9C"/>
    <w:rsid w:val="00532E84"/>
    <w:rsid w:val="005414FA"/>
    <w:rsid w:val="00570212"/>
    <w:rsid w:val="00582167"/>
    <w:rsid w:val="00582937"/>
    <w:rsid w:val="005829B5"/>
    <w:rsid w:val="00595C3C"/>
    <w:rsid w:val="005A156D"/>
    <w:rsid w:val="005B4F73"/>
    <w:rsid w:val="005B5508"/>
    <w:rsid w:val="005B72DC"/>
    <w:rsid w:val="005E212C"/>
    <w:rsid w:val="00613A3B"/>
    <w:rsid w:val="00617BD4"/>
    <w:rsid w:val="006375BF"/>
    <w:rsid w:val="00653CD7"/>
    <w:rsid w:val="006661C6"/>
    <w:rsid w:val="00671F6B"/>
    <w:rsid w:val="0068766A"/>
    <w:rsid w:val="0069501A"/>
    <w:rsid w:val="00695352"/>
    <w:rsid w:val="006B1892"/>
    <w:rsid w:val="006F4A11"/>
    <w:rsid w:val="006F6644"/>
    <w:rsid w:val="006F7225"/>
    <w:rsid w:val="00701D1F"/>
    <w:rsid w:val="00744B0D"/>
    <w:rsid w:val="00755CAA"/>
    <w:rsid w:val="007639A5"/>
    <w:rsid w:val="00775CF7"/>
    <w:rsid w:val="00783BA8"/>
    <w:rsid w:val="00792C72"/>
    <w:rsid w:val="00796982"/>
    <w:rsid w:val="007B4BDA"/>
    <w:rsid w:val="007C6F9A"/>
    <w:rsid w:val="007F2ABF"/>
    <w:rsid w:val="007F3BB9"/>
    <w:rsid w:val="00810CCA"/>
    <w:rsid w:val="008125CD"/>
    <w:rsid w:val="0082611F"/>
    <w:rsid w:val="00832A04"/>
    <w:rsid w:val="00834682"/>
    <w:rsid w:val="00854A92"/>
    <w:rsid w:val="008604A3"/>
    <w:rsid w:val="00866A31"/>
    <w:rsid w:val="008A2760"/>
    <w:rsid w:val="008B02EC"/>
    <w:rsid w:val="008C3D2B"/>
    <w:rsid w:val="008E5B7B"/>
    <w:rsid w:val="008E670B"/>
    <w:rsid w:val="008F1D16"/>
    <w:rsid w:val="00927571"/>
    <w:rsid w:val="00954EA5"/>
    <w:rsid w:val="00960310"/>
    <w:rsid w:val="00960DB6"/>
    <w:rsid w:val="00996C33"/>
    <w:rsid w:val="009A1ADD"/>
    <w:rsid w:val="009A239D"/>
    <w:rsid w:val="009C0ACD"/>
    <w:rsid w:val="009C3CD0"/>
    <w:rsid w:val="009D3AE0"/>
    <w:rsid w:val="009D71C9"/>
    <w:rsid w:val="009E0D21"/>
    <w:rsid w:val="009E3927"/>
    <w:rsid w:val="009F3E43"/>
    <w:rsid w:val="00A17F76"/>
    <w:rsid w:val="00A24810"/>
    <w:rsid w:val="00A30F8B"/>
    <w:rsid w:val="00A57DB4"/>
    <w:rsid w:val="00A57E09"/>
    <w:rsid w:val="00A76CCB"/>
    <w:rsid w:val="00A77612"/>
    <w:rsid w:val="00A95805"/>
    <w:rsid w:val="00AA22DD"/>
    <w:rsid w:val="00AB08CC"/>
    <w:rsid w:val="00AD5374"/>
    <w:rsid w:val="00AE2B55"/>
    <w:rsid w:val="00AF0176"/>
    <w:rsid w:val="00B27CD9"/>
    <w:rsid w:val="00B3126C"/>
    <w:rsid w:val="00B33C53"/>
    <w:rsid w:val="00B40356"/>
    <w:rsid w:val="00B60E03"/>
    <w:rsid w:val="00B72334"/>
    <w:rsid w:val="00BA200F"/>
    <w:rsid w:val="00BA373A"/>
    <w:rsid w:val="00BB1BF9"/>
    <w:rsid w:val="00BB4015"/>
    <w:rsid w:val="00BB786D"/>
    <w:rsid w:val="00BC5985"/>
    <w:rsid w:val="00BC5EF8"/>
    <w:rsid w:val="00BD7BBF"/>
    <w:rsid w:val="00BE5255"/>
    <w:rsid w:val="00BF04CA"/>
    <w:rsid w:val="00BF61F5"/>
    <w:rsid w:val="00C15F73"/>
    <w:rsid w:val="00C22AF1"/>
    <w:rsid w:val="00C31782"/>
    <w:rsid w:val="00C37E10"/>
    <w:rsid w:val="00C53FD8"/>
    <w:rsid w:val="00C567B9"/>
    <w:rsid w:val="00C56E56"/>
    <w:rsid w:val="00C573BC"/>
    <w:rsid w:val="00CA2ABD"/>
    <w:rsid w:val="00CA559D"/>
    <w:rsid w:val="00CA7AFE"/>
    <w:rsid w:val="00CA7DCE"/>
    <w:rsid w:val="00CB50B1"/>
    <w:rsid w:val="00CC149F"/>
    <w:rsid w:val="00CE2E63"/>
    <w:rsid w:val="00CF70A5"/>
    <w:rsid w:val="00D02BA8"/>
    <w:rsid w:val="00D10709"/>
    <w:rsid w:val="00D10A8A"/>
    <w:rsid w:val="00D135C9"/>
    <w:rsid w:val="00D2125D"/>
    <w:rsid w:val="00D22BD1"/>
    <w:rsid w:val="00D340DC"/>
    <w:rsid w:val="00D57DCE"/>
    <w:rsid w:val="00D86589"/>
    <w:rsid w:val="00DA3C17"/>
    <w:rsid w:val="00DE6AFF"/>
    <w:rsid w:val="00DF2E4E"/>
    <w:rsid w:val="00E2297B"/>
    <w:rsid w:val="00E269AC"/>
    <w:rsid w:val="00E40459"/>
    <w:rsid w:val="00E51F7C"/>
    <w:rsid w:val="00E6590F"/>
    <w:rsid w:val="00E66F62"/>
    <w:rsid w:val="00E904EF"/>
    <w:rsid w:val="00E93A8A"/>
    <w:rsid w:val="00E95948"/>
    <w:rsid w:val="00E961D6"/>
    <w:rsid w:val="00EB2B81"/>
    <w:rsid w:val="00EC66E3"/>
    <w:rsid w:val="00EC78CC"/>
    <w:rsid w:val="00F07C3B"/>
    <w:rsid w:val="00F446C0"/>
    <w:rsid w:val="00F479F4"/>
    <w:rsid w:val="00F5052C"/>
    <w:rsid w:val="00F614DF"/>
    <w:rsid w:val="00F631DF"/>
    <w:rsid w:val="00F71CA3"/>
    <w:rsid w:val="00FA0CCF"/>
    <w:rsid w:val="00FD4C27"/>
    <w:rsid w:val="00FE18F6"/>
    <w:rsid w:val="00FE79B1"/>
    <w:rsid w:val="00FF16D1"/>
    <w:rsid w:val="00FF3C30"/>
    <w:rsid w:val="00FF4A1B"/>
    <w:rsid w:val="15D96017"/>
    <w:rsid w:val="1C9E238B"/>
    <w:rsid w:val="22A1EB0D"/>
    <w:rsid w:val="2D9E1BBD"/>
    <w:rsid w:val="4122F9CA"/>
    <w:rsid w:val="44C6CD42"/>
    <w:rsid w:val="55446EF4"/>
    <w:rsid w:val="5B98A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51FFAB"/>
  <w15:docId w15:val="{E8CBF5D6-F46A-4AA4-A97B-A18EB52E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155E2"/>
    <w:rPr>
      <w:sz w:val="24"/>
      <w:szCs w:val="24"/>
      <w:lang w:val="ru-RU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272A8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rsid w:val="00FB64D3"/>
    <w:rPr>
      <w:color w:val="0000FF"/>
      <w:u w:val="single"/>
    </w:rPr>
  </w:style>
  <w:style w:type="paragraph" w:styleId="BalloonText">
    <w:name w:val="Balloon Text"/>
    <w:basedOn w:val="Normal"/>
    <w:semiHidden/>
    <w:rsid w:val="003E7E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600A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00AF"/>
    <w:pPr>
      <w:tabs>
        <w:tab w:val="center" w:pos="4320"/>
        <w:tab w:val="right" w:pos="8640"/>
      </w:tabs>
    </w:pPr>
  </w:style>
  <w:style w:type="paragraph" w:styleId="normdec1" w:customStyle="1">
    <w:name w:val="normdec1"/>
    <w:basedOn w:val="Normal"/>
    <w:next w:val="Normal"/>
    <w:rsid w:val="00BA4707"/>
    <w:pPr>
      <w:spacing w:before="120"/>
      <w:ind w:left="709" w:hanging="709"/>
    </w:pPr>
    <w:rPr>
      <w:rFonts w:ascii="Arial" w:hAnsi="Arial"/>
      <w:bCs/>
      <w:sz w:val="22"/>
      <w:lang w:val="en-GB" w:eastAsia="fr-FR"/>
    </w:rPr>
  </w:style>
  <w:style w:type="character" w:styleId="HeaderChar" w:customStyle="1">
    <w:name w:val="Header Char"/>
    <w:basedOn w:val="DefaultParagraphFont"/>
    <w:link w:val="Header"/>
    <w:uiPriority w:val="99"/>
    <w:rsid w:val="004511CB"/>
    <w:rPr>
      <w:sz w:val="24"/>
      <w:szCs w:val="24"/>
      <w:lang w:val="ru-RU" w:eastAsia="en-US"/>
    </w:rPr>
  </w:style>
  <w:style w:type="character" w:styleId="CommentReference">
    <w:name w:val="annotation reference"/>
    <w:basedOn w:val="DefaultParagraphFont"/>
    <w:semiHidden/>
    <w:unhideWhenUsed/>
    <w:rsid w:val="00316A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16A4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semiHidden/>
    <w:rsid w:val="00316A4A"/>
    <w:rPr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6A4A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316A4A"/>
    <w:rPr>
      <w:b/>
      <w:bCs/>
      <w:lang w:val="ru-RU" w:eastAsia="en-US"/>
    </w:rPr>
  </w:style>
  <w:style w:type="paragraph" w:styleId="ListParagraph">
    <w:name w:val="List Paragraph"/>
    <w:aliases w:val="List NRC,Dot pt,No Spacing1,List Paragraph Char Char Char,Indicator Text,List Paragraph1,Numbered Para 1,List Paragraph12,Bullet Points,MAIN CONTENT,Bullet 1,Colorful List - Accent 11,F5 List Paragraph,List Paragraph2,Normal numbered"/>
    <w:basedOn w:val="Normal"/>
    <w:link w:val="ListParagraphChar"/>
    <w:uiPriority w:val="34"/>
    <w:qFormat/>
    <w:rsid w:val="00E961D6"/>
    <w:pPr>
      <w:ind w:left="720"/>
      <w:contextualSpacing/>
    </w:pPr>
  </w:style>
  <w:style w:type="paragraph" w:styleId="Revision">
    <w:name w:val="Revision"/>
    <w:hidden/>
    <w:uiPriority w:val="99"/>
    <w:semiHidden/>
    <w:rsid w:val="009A239D"/>
    <w:rPr>
      <w:sz w:val="24"/>
      <w:szCs w:val="24"/>
      <w:lang w:val="ru-RU" w:eastAsia="en-US"/>
    </w:rPr>
  </w:style>
  <w:style w:type="character" w:styleId="ListParagraphChar" w:customStyle="1">
    <w:name w:val="List Paragraph Char"/>
    <w:aliases w:val="List NRC Char,Dot pt Char,No Spacing1 Char,List Paragraph Char Char Char Char,Indicator Text Char,List Paragraph1 Char,Numbered Para 1 Char,List Paragraph12 Char,Bullet Points Char,MAIN CONTENT Char,Bullet 1 Char,List Paragraph2 Char"/>
    <w:link w:val="ListParagraph"/>
    <w:uiPriority w:val="34"/>
    <w:qFormat/>
    <w:locked/>
    <w:rsid w:val="00B33C53"/>
    <w:rPr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kabul-tenders.org/" TargetMode="Externa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1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hyperlink" Target="mailto:transparency@acted.org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://www.afghantenders.com" TargetMode="Externa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scal.bernard\Documents\6.%20Logistique\6.2.%20Logistics%20templates\Template%20Kyrgyzstan\PRO-05-12%20Annoucement%20Call%20for%20bids_eng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ée un document." ma:contentTypeScope="" ma:versionID="9f3eb41c96c0e55c19b9084a1f3af52e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69ba556ac11069f2c40c9074e367b30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011D65-74F2-4E3C-83AE-2C88DC173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848088-4C58-4BA6-A9B4-EFA1A1D7B969}"/>
</file>

<file path=customXml/itemProps3.xml><?xml version="1.0" encoding="utf-8"?>
<ds:datastoreItem xmlns:ds="http://schemas.openxmlformats.org/officeDocument/2006/customXml" ds:itemID="{A951902B-14BE-4A80-9444-B98D24B13A7C}"/>
</file>

<file path=customXml/itemProps4.xml><?xml version="1.0" encoding="utf-8"?>
<ds:datastoreItem xmlns:ds="http://schemas.openxmlformats.org/officeDocument/2006/customXml" ds:itemID="{10A46742-5F44-4C11-8674-A2A3FF3386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PRO-05-12 Annoucement Call for bids_eng.dot</ap:Template>
  <ap:Application>Microsoft Word for the web</ap:Application>
  <ap:DocSecurity>0</ap:DocSecurity>
  <ap:ScaleCrop>false</ap:ScaleCrop>
  <ap:Company>PSF CI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Международный Комитет</dc:title>
  <dc:creator>pascal.bernard</dc:creator>
  <lastModifiedBy>Alexandre CUBY</lastModifiedBy>
  <revision>24</revision>
  <lastPrinted>2021-04-30T13:56:00.0000000Z</lastPrinted>
  <dcterms:created xsi:type="dcterms:W3CDTF">2023-01-04T11:10:00.0000000Z</dcterms:created>
  <dcterms:modified xsi:type="dcterms:W3CDTF">2024-05-16T11:27:46.1857227Z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7a1e0db440c9c3af9a813a01cab7655c6b0902917d315f34b780bfa0a92a50f3</vt:lpwstr>
  </property>
  <property fmtid="{D5CDD505-2E9C-101B-9397-08002B2CF9AE}" pid="3" name="ContentTypeId">
    <vt:lpwstr>0x0101005D6979992D440B4E8D776C8579980ED9</vt:lpwstr>
  </property>
  <property fmtid="{D5CDD505-2E9C-101B-9397-08002B2CF9AE}" pid="4" name="MediaServiceImageTags">
    <vt:lpwstr/>
  </property>
</Properties>
</file>